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97E9F" w14:textId="77777777" w:rsidR="006629FF" w:rsidRDefault="006629FF" w:rsidP="00662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KYDE</w:t>
      </w:r>
      <w:r>
        <w:rPr>
          <w:rFonts w:cs="Times New Roman"/>
          <w:szCs w:val="24"/>
        </w:rPr>
        <w:t xml:space="preserve">        (fl.1408)</w:t>
      </w:r>
    </w:p>
    <w:p w14:paraId="290B45F9" w14:textId="77777777" w:rsidR="006629FF" w:rsidRDefault="006629FF" w:rsidP="00662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Fletcher.</w:t>
      </w:r>
    </w:p>
    <w:p w14:paraId="30881B61" w14:textId="77777777" w:rsidR="006629FF" w:rsidRDefault="006629FF" w:rsidP="006629FF">
      <w:pPr>
        <w:pStyle w:val="NoSpacing"/>
        <w:rPr>
          <w:rFonts w:cs="Times New Roman"/>
          <w:szCs w:val="24"/>
        </w:rPr>
      </w:pPr>
    </w:p>
    <w:p w14:paraId="708F1B5F" w14:textId="77777777" w:rsidR="006629FF" w:rsidRDefault="006629FF" w:rsidP="006629FF">
      <w:pPr>
        <w:pStyle w:val="NoSpacing"/>
        <w:rPr>
          <w:rFonts w:cs="Times New Roman"/>
          <w:szCs w:val="24"/>
        </w:rPr>
      </w:pPr>
    </w:p>
    <w:p w14:paraId="3D1A0220" w14:textId="77777777" w:rsidR="006629FF" w:rsidRDefault="006629FF" w:rsidP="00662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1408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Sapurton</w:t>
      </w:r>
      <w:proofErr w:type="spellEnd"/>
      <w:r>
        <w:rPr>
          <w:rFonts w:cs="Times New Roman"/>
          <w:szCs w:val="24"/>
        </w:rPr>
        <w:t>(q.v.) brought a plaint of trespass, felling and taking trees and</w:t>
      </w:r>
    </w:p>
    <w:p w14:paraId="29D04DC8" w14:textId="77777777" w:rsidR="006629FF" w:rsidRDefault="006629FF" w:rsidP="00662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assault of a servant against him and two others.</w:t>
      </w:r>
    </w:p>
    <w:p w14:paraId="3744C86D" w14:textId="77777777" w:rsidR="006629FF" w:rsidRDefault="006629FF" w:rsidP="00662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( </w:t>
      </w:r>
      <w:hyperlink r:id="rId6" w:history="1">
        <w:r w:rsidRPr="008E18EF">
          <w:rPr>
            <w:rStyle w:val="Hyperlink"/>
            <w:rFonts w:cs="Times New Roman"/>
            <w:szCs w:val="24"/>
          </w:rPr>
          <w:t>https://waalt.uh.edu/index.php/CP40/589:_K-Z</w:t>
        </w:r>
      </w:hyperlink>
      <w:r>
        <w:rPr>
          <w:rFonts w:cs="Times New Roman"/>
          <w:szCs w:val="24"/>
        </w:rPr>
        <w:t xml:space="preserve"> )</w:t>
      </w:r>
    </w:p>
    <w:p w14:paraId="64C9BE1C" w14:textId="77777777" w:rsidR="006629FF" w:rsidRDefault="006629FF" w:rsidP="006629FF">
      <w:pPr>
        <w:pStyle w:val="NoSpacing"/>
        <w:rPr>
          <w:rFonts w:cs="Times New Roman"/>
          <w:szCs w:val="24"/>
        </w:rPr>
      </w:pPr>
    </w:p>
    <w:p w14:paraId="2A8F2113" w14:textId="77777777" w:rsidR="006629FF" w:rsidRDefault="006629FF" w:rsidP="006629FF">
      <w:pPr>
        <w:pStyle w:val="NoSpacing"/>
        <w:rPr>
          <w:rFonts w:cs="Times New Roman"/>
          <w:szCs w:val="24"/>
        </w:rPr>
      </w:pPr>
    </w:p>
    <w:p w14:paraId="4FF494C4" w14:textId="77777777" w:rsidR="006629FF" w:rsidRDefault="006629FF" w:rsidP="00662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March 2025</w:t>
      </w:r>
    </w:p>
    <w:p w14:paraId="01DA9A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0DC2F" w14:textId="77777777" w:rsidR="006629FF" w:rsidRDefault="006629FF" w:rsidP="009139A6">
      <w:r>
        <w:separator/>
      </w:r>
    </w:p>
  </w:endnote>
  <w:endnote w:type="continuationSeparator" w:id="0">
    <w:p w14:paraId="71ABABC0" w14:textId="77777777" w:rsidR="006629FF" w:rsidRDefault="006629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367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7EC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74C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576CD" w14:textId="77777777" w:rsidR="006629FF" w:rsidRDefault="006629FF" w:rsidP="009139A6">
      <w:r>
        <w:separator/>
      </w:r>
    </w:p>
  </w:footnote>
  <w:footnote w:type="continuationSeparator" w:id="0">
    <w:p w14:paraId="3F584AF3" w14:textId="77777777" w:rsidR="006629FF" w:rsidRDefault="006629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76D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DB4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85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FF"/>
    <w:rsid w:val="00061000"/>
    <w:rsid w:val="000666E0"/>
    <w:rsid w:val="000A2E7A"/>
    <w:rsid w:val="00190DFA"/>
    <w:rsid w:val="002510B7"/>
    <w:rsid w:val="00270799"/>
    <w:rsid w:val="00357E4A"/>
    <w:rsid w:val="005C130B"/>
    <w:rsid w:val="006629FF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7639C"/>
  <w15:chartTrackingRefBased/>
  <w15:docId w15:val="{3FE7DCA6-EEAE-4907-8B26-74704EBAB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629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2025-03-29T18:17:00Z</dcterms:created>
  <dcterms:modified xsi:type="dcterms:W3CDTF">2025-03-29T18:17:00Z</dcterms:modified>
</cp:coreProperties>
</file>